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B9A0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49F793D9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38B1C80B" w14:textId="77777777" w:rsidR="007D5F3C" w:rsidRDefault="007D5F3C" w:rsidP="0004142B">
      <w:pPr>
        <w:pStyle w:val="Title"/>
        <w:spacing w:before="0" w:after="0"/>
        <w:jc w:val="both"/>
        <w:rPr>
          <w:color w:val="00B050"/>
        </w:rPr>
      </w:pPr>
    </w:p>
    <w:p w14:paraId="12948DE6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0D92AFF3" w14:textId="17542823" w:rsidR="0067400E" w:rsidRPr="00830886" w:rsidRDefault="001375D6" w:rsidP="001375D6">
      <w:pPr>
        <w:pStyle w:val="Title"/>
        <w:spacing w:before="0" w:after="0"/>
        <w:rPr>
          <w:color w:val="00B050"/>
          <w:sz w:val="32"/>
          <w:szCs w:val="32"/>
        </w:rPr>
      </w:pPr>
      <w:r w:rsidRPr="00830886">
        <w:rPr>
          <w:color w:val="00B050"/>
          <w:sz w:val="32"/>
          <w:szCs w:val="32"/>
        </w:rPr>
        <w:t>IZJAVA</w:t>
      </w:r>
    </w:p>
    <w:p w14:paraId="4F74B95F" w14:textId="77777777" w:rsidR="001375D6" w:rsidRPr="00830886" w:rsidRDefault="001375D6" w:rsidP="001375D6">
      <w:pPr>
        <w:jc w:val="center"/>
        <w:rPr>
          <w:b/>
          <w:color w:val="00B050"/>
          <w:sz w:val="32"/>
          <w:szCs w:val="32"/>
        </w:rPr>
      </w:pPr>
      <w:r w:rsidRPr="00830886">
        <w:rPr>
          <w:b/>
          <w:color w:val="00B050"/>
          <w:sz w:val="32"/>
          <w:szCs w:val="32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C58666D" w14:textId="77777777" w:rsidR="0004142B" w:rsidRDefault="0004142B" w:rsidP="001375D6">
      <w:pPr>
        <w:rPr>
          <w:bCs/>
          <w:szCs w:val="28"/>
        </w:rPr>
      </w:pPr>
    </w:p>
    <w:p w14:paraId="0D9262D7" w14:textId="7F196584" w:rsidR="001375D6" w:rsidRPr="001375D6" w:rsidRDefault="001375D6" w:rsidP="001375D6">
      <w:pPr>
        <w:rPr>
          <w:bCs/>
          <w:caps/>
          <w:szCs w:val="28"/>
        </w:rPr>
      </w:pPr>
      <w:bookmarkStart w:id="0" w:name="_Hlk229655316"/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bookmarkEnd w:id="0"/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157D0F41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</w:t>
      </w:r>
      <w:r w:rsidR="007F6D79">
        <w:rPr>
          <w:bCs/>
          <w:szCs w:val="28"/>
        </w:rPr>
        <w:t xml:space="preserve"> </w:t>
      </w:r>
      <w:r w:rsidR="00ED0863" w:rsidRPr="007D5F3C">
        <w:rPr>
          <w:b/>
          <w:bCs/>
          <w:szCs w:val="28"/>
        </w:rPr>
        <w:t>'</w:t>
      </w:r>
      <w:r w:rsidR="00ED0863">
        <w:rPr>
          <w:b/>
          <w:bCs/>
          <w:szCs w:val="28"/>
        </w:rPr>
        <w:fldChar w:fldCharType="begin"/>
      </w:r>
      <w:r w:rsidR="00ED0863">
        <w:rPr>
          <w:b/>
          <w:bCs/>
          <w:szCs w:val="28"/>
        </w:rPr>
        <w:instrText xml:space="preserve"> DOCPROPERTY  "MFiles_PGD818801420344C36A96C09D897B0ACBE"  \* MERGEFORMAT </w:instrText>
      </w:r>
      <w:r w:rsidR="00534F86">
        <w:rPr>
          <w:b/>
          <w:bCs/>
          <w:szCs w:val="28"/>
        </w:rPr>
        <w:fldChar w:fldCharType="separate"/>
      </w:r>
      <w:r w:rsidR="00534F86">
        <w:rPr>
          <w:b/>
          <w:bCs/>
          <w:szCs w:val="28"/>
        </w:rPr>
        <w:t>Gradnja stanovanjske soseske Novi trg, Celje s komunalno opremo</w:t>
      </w:r>
      <w:r w:rsidR="00ED0863">
        <w:rPr>
          <w:b/>
          <w:bCs/>
          <w:szCs w:val="28"/>
        </w:rPr>
        <w:fldChar w:fldCharType="end"/>
      </w:r>
      <w:r w:rsidR="005D4F10" w:rsidRPr="007D5F3C">
        <w:rPr>
          <w:b/>
          <w:bCs/>
          <w:szCs w:val="28"/>
        </w:rPr>
        <w:t>'</w:t>
      </w:r>
      <w:r w:rsidR="001A004E" w:rsidRPr="007D5F3C">
        <w:rPr>
          <w:b/>
          <w:bCs/>
          <w:caps/>
          <w:szCs w:val="28"/>
        </w:rPr>
        <w:t>,</w:t>
      </w:r>
      <w:r w:rsidR="007F6D79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3837" w14:textId="77777777" w:rsidR="00132EBB" w:rsidRDefault="00132EBB" w:rsidP="00107834">
      <w:pPr>
        <w:spacing w:line="240" w:lineRule="auto"/>
      </w:pPr>
      <w:r>
        <w:separator/>
      </w:r>
    </w:p>
  </w:endnote>
  <w:endnote w:type="continuationSeparator" w:id="0">
    <w:p w14:paraId="113AAA9F" w14:textId="77777777" w:rsidR="00132EBB" w:rsidRDefault="00132EB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37E5" w14:textId="77777777" w:rsidR="0004142B" w:rsidRDefault="00041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95713A" w:rsidRDefault="0067400E" w:rsidP="00797FD8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F123" w14:textId="77777777" w:rsidR="0004142B" w:rsidRDefault="00041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9648" w14:textId="77777777" w:rsidR="00132EBB" w:rsidRDefault="00132EBB" w:rsidP="00107834">
      <w:pPr>
        <w:spacing w:line="240" w:lineRule="auto"/>
      </w:pPr>
      <w:r>
        <w:separator/>
      </w:r>
    </w:p>
  </w:footnote>
  <w:footnote w:type="continuationSeparator" w:id="0">
    <w:p w14:paraId="4C6CDBC1" w14:textId="77777777" w:rsidR="00132EBB" w:rsidRDefault="00132EB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F52F" w14:textId="77777777" w:rsidR="0004142B" w:rsidRDefault="000414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3A5A" w14:textId="3E804A2B" w:rsidR="0067400E" w:rsidRPr="0095713A" w:rsidRDefault="001375D6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Izjava podizvajalca o neposrednih plačilih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D067" w14:textId="77777777" w:rsidR="0004142B" w:rsidRDefault="00041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142B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2EBB"/>
    <w:rsid w:val="0013311A"/>
    <w:rsid w:val="001375D6"/>
    <w:rsid w:val="00156704"/>
    <w:rsid w:val="0019468F"/>
    <w:rsid w:val="001A004E"/>
    <w:rsid w:val="001A1504"/>
    <w:rsid w:val="001A6646"/>
    <w:rsid w:val="001D418D"/>
    <w:rsid w:val="00205ED9"/>
    <w:rsid w:val="00210205"/>
    <w:rsid w:val="00210953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4634"/>
    <w:rsid w:val="005178B0"/>
    <w:rsid w:val="0053254E"/>
    <w:rsid w:val="00534F86"/>
    <w:rsid w:val="005378CF"/>
    <w:rsid w:val="00540A16"/>
    <w:rsid w:val="00544E43"/>
    <w:rsid w:val="00554A06"/>
    <w:rsid w:val="00594096"/>
    <w:rsid w:val="005A110C"/>
    <w:rsid w:val="005A1F42"/>
    <w:rsid w:val="005B2CD7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7C2"/>
    <w:rsid w:val="00797FD8"/>
    <w:rsid w:val="007D4B7E"/>
    <w:rsid w:val="007D5F3C"/>
    <w:rsid w:val="007F1BDE"/>
    <w:rsid w:val="007F46E1"/>
    <w:rsid w:val="007F6D79"/>
    <w:rsid w:val="008111A0"/>
    <w:rsid w:val="00830886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1A24"/>
    <w:rsid w:val="00A92B8E"/>
    <w:rsid w:val="00AA2551"/>
    <w:rsid w:val="00AB6E35"/>
    <w:rsid w:val="00AE287E"/>
    <w:rsid w:val="00B144D9"/>
    <w:rsid w:val="00B26FAF"/>
    <w:rsid w:val="00B34561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AAA"/>
    <w:rsid w:val="00E25E64"/>
    <w:rsid w:val="00E47DFF"/>
    <w:rsid w:val="00E47E88"/>
    <w:rsid w:val="00E52A0D"/>
    <w:rsid w:val="00E7577B"/>
    <w:rsid w:val="00EB6425"/>
    <w:rsid w:val="00ED0863"/>
    <w:rsid w:val="00EF0D79"/>
    <w:rsid w:val="00EF5B17"/>
    <w:rsid w:val="00EF75C0"/>
    <w:rsid w:val="00F014F4"/>
    <w:rsid w:val="00F20662"/>
    <w:rsid w:val="00F40D14"/>
    <w:rsid w:val="00FB2055"/>
    <w:rsid w:val="00FC566B"/>
    <w:rsid w:val="00FD2BF8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17E1991F-AA85-4E12-B647-F6893BF20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Spela</cp:lastModifiedBy>
  <cp:revision>10</cp:revision>
  <cp:lastPrinted>2013-07-19T10:42:00Z</cp:lastPrinted>
  <dcterms:created xsi:type="dcterms:W3CDTF">2025-10-24T09:42:00Z</dcterms:created>
  <dcterms:modified xsi:type="dcterms:W3CDTF">2026-06-10T05:58:00Z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Gradnja stanovanjske soseske Novi trg, Celje s komunalno opremo</vt:lpwstr>
  </property>
  <property fmtid="{D5CDD505-2E9C-101B-9397-08002B2CF9AE}" pid="3" name="MFiles_PGD818801420344C36A96C09D897B0ACBE">
    <vt:lpwstr>Gradnja stanovanjske soseske Novi trg, Celje s komunalno opremo</vt:lpwstr>
  </property>
</Properties>
</file>